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8B3" w:rsidRDefault="008E18B3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1.5pt;height:42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Gara Interregionale aperta Sud Discesa sprint Fiume Tanagro 16/04/2011"/>
          </v:shape>
        </w:pict>
      </w:r>
    </w:p>
    <w:p w:rsidR="008E18B3" w:rsidRDefault="008E18B3"/>
    <w:p w:rsidR="008E18B3" w:rsidRDefault="008E18B3"/>
    <w:p w:rsidR="008E18B3" w:rsidRDefault="008E18B3"/>
    <w:p w:rsidR="008E18B3" w:rsidRDefault="008E18B3"/>
    <w:p w:rsidR="008E18B3" w:rsidRDefault="008E18B3">
      <w:r w:rsidRPr="00F9342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6" type="#_x0000_t75" style="width:480pt;height:297.75pt;visibility:visible">
            <v:imagedata r:id="rId4" o:title=""/>
          </v:shape>
        </w:pict>
      </w:r>
    </w:p>
    <w:sectPr w:rsidR="008E18B3" w:rsidSect="00E873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901"/>
    <w:rsid w:val="006900AE"/>
    <w:rsid w:val="008579B7"/>
    <w:rsid w:val="008E18B3"/>
    <w:rsid w:val="00B43675"/>
    <w:rsid w:val="00C24901"/>
    <w:rsid w:val="00E87379"/>
    <w:rsid w:val="00E9155D"/>
    <w:rsid w:val="00F15861"/>
    <w:rsid w:val="00F93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37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4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</Words>
  <Characters>7</Characters>
  <Application>Microsoft Office Outlook</Application>
  <DocSecurity>0</DocSecurity>
  <Lines>0</Lines>
  <Paragraphs>0</Paragraphs>
  <ScaleCrop>false</ScaleCrop>
  <Company>Federazione Canoa Kayak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nicola</dc:creator>
  <cp:keywords/>
  <dc:description/>
  <cp:lastModifiedBy>t.parruccini</cp:lastModifiedBy>
  <cp:revision>2</cp:revision>
  <cp:lastPrinted>2011-02-10T07:51:00Z</cp:lastPrinted>
  <dcterms:created xsi:type="dcterms:W3CDTF">2011-02-10T07:51:00Z</dcterms:created>
  <dcterms:modified xsi:type="dcterms:W3CDTF">2011-02-10T07:51:00Z</dcterms:modified>
</cp:coreProperties>
</file>